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1C1EF1" w14:textId="2D0A6A04" w:rsidR="00BA00AB" w:rsidRDefault="007F6C85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Anne URSWICK</w:t>
      </w:r>
      <w:r>
        <w:rPr>
          <w:rFonts w:ascii="Times New Roman" w:hAnsi="Times New Roman" w:cs="Times New Roman"/>
          <w:sz w:val="24"/>
          <w:szCs w:val="24"/>
        </w:rPr>
        <w:t xml:space="preserve">       (fl.1465)</w:t>
      </w:r>
    </w:p>
    <w:p w14:paraId="0391F5AC" w14:textId="118A6F46" w:rsidR="007F6C85" w:rsidRDefault="007F6C85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6DB9538" w14:textId="30F82F14" w:rsidR="007F6C85" w:rsidRDefault="007F6C85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C32F2C6" w14:textId="4919DA25" w:rsidR="007F6C85" w:rsidRDefault="007F6C85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Sister of Christopher Urswick(q.v.).    (H.P. pp.134-5)</w:t>
      </w:r>
    </w:p>
    <w:p w14:paraId="7FD28EA9" w14:textId="7A45C930" w:rsidR="007F6C85" w:rsidRDefault="007F6C85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= John Burghfl.1447-70)(q.v.).   (ibid.)</w:t>
      </w:r>
    </w:p>
    <w:p w14:paraId="62442063" w14:textId="6A9B5532" w:rsidR="007F6C85" w:rsidRDefault="007F6C85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4205A32" w14:textId="483113BE" w:rsidR="007F6C85" w:rsidRDefault="007F6C85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DCF493A" w14:textId="1D844B58" w:rsidR="007F6C85" w:rsidRPr="007F6C85" w:rsidRDefault="007F6C85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November 2021</w:t>
      </w:r>
    </w:p>
    <w:sectPr w:rsidR="007F6C85" w:rsidRPr="007F6C8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9D4A41" w14:textId="77777777" w:rsidR="007F6C85" w:rsidRDefault="007F6C85" w:rsidP="009139A6">
      <w:r>
        <w:separator/>
      </w:r>
    </w:p>
  </w:endnote>
  <w:endnote w:type="continuationSeparator" w:id="0">
    <w:p w14:paraId="6E90B7D0" w14:textId="77777777" w:rsidR="007F6C85" w:rsidRDefault="007F6C8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696C3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C9B54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787F3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DC034F" w14:textId="77777777" w:rsidR="007F6C85" w:rsidRDefault="007F6C85" w:rsidP="009139A6">
      <w:r>
        <w:separator/>
      </w:r>
    </w:p>
  </w:footnote>
  <w:footnote w:type="continuationSeparator" w:id="0">
    <w:p w14:paraId="22B460F0" w14:textId="77777777" w:rsidR="007F6C85" w:rsidRDefault="007F6C8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27E36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C3AE2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65CA1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6C85"/>
    <w:rsid w:val="000666E0"/>
    <w:rsid w:val="002510B7"/>
    <w:rsid w:val="005C130B"/>
    <w:rsid w:val="007F6C85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992526"/>
  <w15:chartTrackingRefBased/>
  <w15:docId w15:val="{2B79FD3F-5AFE-44AF-B221-20DD9B531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</TotalTime>
  <Pages>1</Pages>
  <Words>21</Words>
  <Characters>125</Characters>
  <Application>Microsoft Office Word</Application>
  <DocSecurity>0</DocSecurity>
  <Lines>1</Lines>
  <Paragraphs>1</Paragraphs>
  <ScaleCrop>false</ScaleCrop>
  <Company/>
  <LinksUpToDate>false</LinksUpToDate>
  <CharactersWithSpaces>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2021-11-04T20:27:00Z</dcterms:created>
  <dcterms:modified xsi:type="dcterms:W3CDTF">2021-11-04T20:29:00Z</dcterms:modified>
</cp:coreProperties>
</file>